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2A6" w:rsidRDefault="00EE62A6" w:rsidP="00EE62A6">
      <w:r>
        <w:rPr>
          <w:u w:val="single"/>
        </w:rPr>
        <w:t>John WHITE</w:t>
      </w:r>
      <w:r>
        <w:t xml:space="preserve">       (fl.1457)</w:t>
      </w:r>
    </w:p>
    <w:p w:rsidR="00EE62A6" w:rsidRDefault="00EE62A6" w:rsidP="00EE62A6"/>
    <w:p w:rsidR="00EE62A6" w:rsidRDefault="00EE62A6" w:rsidP="00EE62A6"/>
    <w:p w:rsidR="00EE62A6" w:rsidRDefault="00EE62A6" w:rsidP="00EE62A6">
      <w:r>
        <w:t>29 Nov.1457</w:t>
      </w:r>
      <w:r>
        <w:tab/>
        <w:t>He granted a water mill and pool with other lands in Marden, Wiltshire,</w:t>
      </w:r>
    </w:p>
    <w:p w:rsidR="00EE62A6" w:rsidRDefault="00EE62A6" w:rsidP="00EE62A6">
      <w:r>
        <w:tab/>
      </w:r>
      <w:r>
        <w:tab/>
        <w:t>to Master John Goderygg</w:t>
      </w:r>
      <w:r>
        <w:rPr>
          <w:u w:val="single"/>
        </w:rPr>
        <w:t xml:space="preserve">e, </w:t>
      </w:r>
      <w:r>
        <w:t>Vicar of Cherughton(q.v.), John Woderove(q.v.)</w:t>
      </w:r>
    </w:p>
    <w:p w:rsidR="00EE62A6" w:rsidRDefault="00EE62A6" w:rsidP="00EE62A6">
      <w:r>
        <w:tab/>
      </w:r>
      <w:r>
        <w:tab/>
        <w:t>and William Edwarde(q.v.).</w:t>
      </w:r>
    </w:p>
    <w:p w:rsidR="00EE62A6" w:rsidRDefault="00EE62A6" w:rsidP="00EE62A6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www.discovery.nationalarchives.gov.uk</w:t>
        </w:r>
      </w:hyperlink>
      <w:r>
        <w:t xml:space="preserve">  ref. DD\WHb/1918)</w:t>
      </w:r>
    </w:p>
    <w:p w:rsidR="00EE62A6" w:rsidRDefault="00EE62A6" w:rsidP="00EE62A6"/>
    <w:p w:rsidR="00EE62A6" w:rsidRDefault="00EE62A6" w:rsidP="00EE62A6"/>
    <w:p w:rsidR="00EE62A6" w:rsidRDefault="00EE62A6" w:rsidP="00EE62A6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A6" w:rsidRDefault="00EE62A6" w:rsidP="00564E3C">
      <w:r>
        <w:separator/>
      </w:r>
    </w:p>
  </w:endnote>
  <w:endnote w:type="continuationSeparator" w:id="0">
    <w:p w:rsidR="00EE62A6" w:rsidRDefault="00EE62A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62A6">
      <w:rPr>
        <w:rFonts w:ascii="Times New Roman" w:hAnsi="Times New Roman" w:cs="Times New Roman"/>
        <w:noProof/>
        <w:sz w:val="24"/>
        <w:szCs w:val="24"/>
      </w:rPr>
      <w:t>25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A6" w:rsidRDefault="00EE62A6" w:rsidP="00564E3C">
      <w:r>
        <w:separator/>
      </w:r>
    </w:p>
  </w:footnote>
  <w:footnote w:type="continuationSeparator" w:id="0">
    <w:p w:rsidR="00EE62A6" w:rsidRDefault="00EE62A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2A6"/>
    <w:rsid w:val="00372DC6"/>
    <w:rsid w:val="00564E3C"/>
    <w:rsid w:val="0064591D"/>
    <w:rsid w:val="00DD5B8A"/>
    <w:rsid w:val="00EB41B8"/>
    <w:rsid w:val="00EE62A6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26C1DB-2614-48D8-B4EF-EABBBE39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2A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EE62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2016-01-25T21:58:00Z</dcterms:created>
  <dcterms:modified xsi:type="dcterms:W3CDTF">2016-01-25T21:58:00Z</dcterms:modified>
</cp:coreProperties>
</file>